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6A51C9" w:rsidP="00384E4B">
      <w:pPr>
        <w:rPr>
          <w:rFonts w:ascii="Arial" w:hAnsi="Arial" w:cs="Arial"/>
        </w:rPr>
      </w:pPr>
      <w:r w:rsidRPr="006A51C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23371">
              <w:rPr>
                <w:rFonts w:ascii="Times New Roman" w:hAnsi="Times New Roman"/>
                <w:sz w:val="28"/>
                <w:szCs w:val="28"/>
              </w:rPr>
              <w:t xml:space="preserve">Directions: </w:t>
            </w:r>
            <w:proofErr w:type="gramStart"/>
            <w:r w:rsidR="00523371">
              <w:rPr>
                <w:rFonts w:ascii="Times New Roman" w:hAnsi="Times New Roman"/>
                <w:sz w:val="28"/>
                <w:szCs w:val="28"/>
              </w:rPr>
              <w:t xml:space="preserve">Use 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a</w:t>
            </w:r>
            <w:proofErr w:type="gramEnd"/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E40608" w:rsidRPr="00504A65" w:rsidTr="00991141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E40608" w:rsidRPr="009C3DEB" w:rsidRDefault="00E40608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E40608" w:rsidRDefault="00E40608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right front quarter</w:t>
            </w:r>
          </w:p>
        </w:tc>
        <w:tc>
          <w:tcPr>
            <w:tcW w:w="3234" w:type="dxa"/>
            <w:vAlign w:val="bottom"/>
          </w:tcPr>
          <w:p w:rsidR="00E40608" w:rsidRDefault="00E40608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cuarto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derecho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delantero</w:t>
            </w:r>
            <w:proofErr w:type="spellEnd"/>
          </w:p>
        </w:tc>
        <w:tc>
          <w:tcPr>
            <w:tcW w:w="3942" w:type="dxa"/>
          </w:tcPr>
          <w:p w:rsidR="00E40608" w:rsidRPr="009C3DEB" w:rsidRDefault="00E40608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40608" w:rsidRPr="00504A65" w:rsidTr="00991141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E40608" w:rsidRPr="009C3DEB" w:rsidRDefault="00E40608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E40608" w:rsidRDefault="00E40608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right rear quarter</w:t>
            </w:r>
          </w:p>
        </w:tc>
        <w:tc>
          <w:tcPr>
            <w:tcW w:w="3234" w:type="dxa"/>
            <w:vAlign w:val="bottom"/>
          </w:tcPr>
          <w:p w:rsidR="00E40608" w:rsidRDefault="00E40608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cuarto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derecho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trasero</w:t>
            </w:r>
            <w:proofErr w:type="spellEnd"/>
          </w:p>
        </w:tc>
        <w:tc>
          <w:tcPr>
            <w:tcW w:w="3942" w:type="dxa"/>
          </w:tcPr>
          <w:p w:rsidR="00E40608" w:rsidRPr="009C3DEB" w:rsidRDefault="00E40608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40608" w:rsidRPr="00504A65" w:rsidTr="00991141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E40608" w:rsidRPr="009C3DEB" w:rsidRDefault="00E40608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E40608" w:rsidRDefault="00E40608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left</w:t>
            </w:r>
          </w:p>
        </w:tc>
        <w:tc>
          <w:tcPr>
            <w:tcW w:w="3234" w:type="dxa"/>
            <w:vAlign w:val="bottom"/>
          </w:tcPr>
          <w:p w:rsidR="00E40608" w:rsidRDefault="00E40608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izquierdo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/a</w:t>
            </w:r>
          </w:p>
        </w:tc>
        <w:tc>
          <w:tcPr>
            <w:tcW w:w="3942" w:type="dxa"/>
          </w:tcPr>
          <w:p w:rsidR="00E40608" w:rsidRPr="009C3DEB" w:rsidRDefault="00E40608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608" w:rsidRDefault="00E40608" w:rsidP="00814CB4">
      <w:r>
        <w:separator/>
      </w:r>
    </w:p>
  </w:endnote>
  <w:endnote w:type="continuationSeparator" w:id="1">
    <w:p w:rsidR="00E40608" w:rsidRDefault="00E4060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608" w:rsidRDefault="00E40608" w:rsidP="00814CB4">
      <w:r>
        <w:separator/>
      </w:r>
    </w:p>
  </w:footnote>
  <w:footnote w:type="continuationSeparator" w:id="1">
    <w:p w:rsidR="00E40608" w:rsidRDefault="00E4060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40608">
      <w:rPr>
        <w:rFonts w:ascii="Times New Roman" w:hAnsi="Times New Roman"/>
        <w:color w:val="4F6228" w:themeColor="accent3" w:themeShade="80"/>
        <w:sz w:val="32"/>
        <w:szCs w:val="32"/>
      </w:rPr>
      <w:t>3 Places/Locations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23371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3371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51C9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40608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1</TotalTime>
  <Pages>1</Pages>
  <Words>60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2</cp:revision>
  <cp:lastPrinted>2009-05-26T03:04:00Z</cp:lastPrinted>
  <dcterms:created xsi:type="dcterms:W3CDTF">2009-05-26T03:03:00Z</dcterms:created>
  <dcterms:modified xsi:type="dcterms:W3CDTF">2009-05-26T03:04:00Z</dcterms:modified>
</cp:coreProperties>
</file>